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90A" w:rsidRDefault="007A190A" w:rsidP="008B020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7A190A" w:rsidRDefault="007A190A" w:rsidP="008B02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7A190A" w:rsidRDefault="007A190A" w:rsidP="008B020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7A190A" w:rsidRDefault="007A190A" w:rsidP="008B020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7A190A">
        <w:tc>
          <w:tcPr>
            <w:tcW w:w="1384" w:type="dxa"/>
            <w:vMerge w:val="restart"/>
            <w:vAlign w:val="center"/>
          </w:tcPr>
          <w:p w:rsidR="007A190A" w:rsidRDefault="007A190A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7A190A" w:rsidRDefault="007A190A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7A190A" w:rsidRDefault="007A190A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7A190A" w:rsidRDefault="007A190A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7A190A" w:rsidRDefault="007A190A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7A190A" w:rsidRDefault="007A190A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7A190A" w:rsidRDefault="007A190A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7A190A" w:rsidRDefault="007A190A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7A190A" w:rsidRDefault="007A190A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A190A">
        <w:tc>
          <w:tcPr>
            <w:tcW w:w="1384" w:type="dxa"/>
            <w:vMerge/>
            <w:vAlign w:val="center"/>
          </w:tcPr>
          <w:p w:rsidR="007A190A" w:rsidRDefault="007A190A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7A190A" w:rsidRDefault="007A190A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7A190A" w:rsidRPr="000215B5" w:rsidRDefault="007A190A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A190A" w:rsidRPr="000215B5" w:rsidRDefault="007A190A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7A190A" w:rsidRPr="000215B5" w:rsidRDefault="007A190A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7A190A" w:rsidRPr="000215B5" w:rsidRDefault="007A190A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7A190A" w:rsidRPr="000215B5" w:rsidRDefault="007A190A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A190A" w:rsidRPr="000215B5" w:rsidRDefault="007A190A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7A190A" w:rsidRPr="000215B5" w:rsidRDefault="007A190A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7A190A" w:rsidRDefault="007A190A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A190A" w:rsidRDefault="007A190A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A190A" w:rsidRDefault="007A190A">
            <w:pPr>
              <w:rPr>
                <w:lang w:eastAsia="en-US"/>
              </w:rPr>
            </w:pPr>
          </w:p>
        </w:tc>
      </w:tr>
      <w:tr w:rsidR="007A190A">
        <w:trPr>
          <w:trHeight w:val="2447"/>
        </w:trPr>
        <w:tc>
          <w:tcPr>
            <w:tcW w:w="1384" w:type="dxa"/>
          </w:tcPr>
          <w:p w:rsidR="007A190A" w:rsidRPr="000215B5" w:rsidRDefault="007A190A">
            <w:pPr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Грушев-ская Н.В.</w:t>
            </w:r>
          </w:p>
        </w:tc>
        <w:tc>
          <w:tcPr>
            <w:tcW w:w="1602" w:type="dxa"/>
          </w:tcPr>
          <w:p w:rsidR="007A190A" w:rsidRPr="000215B5" w:rsidRDefault="007A190A" w:rsidP="000215B5">
            <w:pPr>
              <w:jc w:val="center"/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Заведу</w:t>
            </w:r>
            <w:r>
              <w:rPr>
                <w:color w:val="333333"/>
                <w:lang w:eastAsia="en-US"/>
              </w:rPr>
              <w:t>ющий МКДОУ Еткульским детским садом</w:t>
            </w:r>
            <w:r w:rsidRPr="000215B5">
              <w:rPr>
                <w:color w:val="333333"/>
                <w:lang w:eastAsia="en-US"/>
              </w:rPr>
              <w:t xml:space="preserve"> «Одуванчик»</w:t>
            </w:r>
          </w:p>
        </w:tc>
        <w:tc>
          <w:tcPr>
            <w:tcW w:w="1079" w:type="dxa"/>
          </w:tcPr>
          <w:p w:rsidR="007A190A" w:rsidRDefault="007A190A" w:rsidP="000215B5">
            <w:pPr>
              <w:ind w:right="163"/>
              <w:jc w:val="center"/>
              <w:rPr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1</w:t>
            </w:r>
            <w:r w:rsidRPr="008B0201">
              <w:rPr>
                <w:lang w:eastAsia="en-US"/>
              </w:rPr>
              <w:t>)Ком-ната</w:t>
            </w:r>
            <w:r>
              <w:rPr>
                <w:lang w:eastAsia="en-US"/>
              </w:rPr>
              <w:t xml:space="preserve"> в квартире</w:t>
            </w:r>
          </w:p>
          <w:p w:rsidR="007A190A" w:rsidRDefault="007A190A" w:rsidP="009B4FF4">
            <w:pPr>
              <w:tabs>
                <w:tab w:val="left" w:pos="863"/>
              </w:tabs>
              <w:ind w:right="1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2) Жилой дом</w:t>
            </w:r>
          </w:p>
          <w:p w:rsidR="007A190A" w:rsidRPr="000215B5" w:rsidRDefault="007A190A" w:rsidP="000215B5">
            <w:pPr>
              <w:ind w:right="16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3)Земельный учас-ток</w:t>
            </w:r>
          </w:p>
        </w:tc>
        <w:tc>
          <w:tcPr>
            <w:tcW w:w="1080" w:type="dxa"/>
          </w:tcPr>
          <w:p w:rsidR="007A190A" w:rsidRPr="000215B5" w:rsidRDefault="007A190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</w:t>
            </w:r>
            <w:r w:rsidRPr="000215B5">
              <w:rPr>
                <w:color w:val="333333"/>
                <w:lang w:eastAsia="en-US"/>
              </w:rPr>
              <w:t>бщая долевая</w:t>
            </w:r>
          </w:p>
          <w:p w:rsidR="007A190A" w:rsidRPr="000215B5" w:rsidRDefault="007A190A">
            <w:pPr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0,34</w:t>
            </w:r>
          </w:p>
          <w:p w:rsidR="007A190A" w:rsidRPr="000215B5" w:rsidRDefault="007A190A">
            <w:pPr>
              <w:rPr>
                <w:color w:val="333333"/>
                <w:lang w:eastAsia="en-US"/>
              </w:rPr>
            </w:pPr>
          </w:p>
          <w:p w:rsidR="007A190A" w:rsidRPr="000215B5" w:rsidRDefault="007A190A">
            <w:pPr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Общая долевая ½</w:t>
            </w:r>
          </w:p>
          <w:p w:rsidR="007A190A" w:rsidRPr="000215B5" w:rsidRDefault="007A190A">
            <w:pPr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Общая долевая 1/2</w:t>
            </w:r>
          </w:p>
        </w:tc>
        <w:tc>
          <w:tcPr>
            <w:tcW w:w="1080" w:type="dxa"/>
          </w:tcPr>
          <w:p w:rsidR="007A190A" w:rsidRPr="000215B5" w:rsidRDefault="007A190A">
            <w:pPr>
              <w:rPr>
                <w:color w:val="333333"/>
                <w:lang w:eastAsia="en-US"/>
              </w:rPr>
            </w:pPr>
          </w:p>
          <w:p w:rsidR="007A190A" w:rsidRPr="000215B5" w:rsidRDefault="007A190A" w:rsidP="000215B5">
            <w:pPr>
              <w:jc w:val="center"/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26</w:t>
            </w:r>
          </w:p>
          <w:p w:rsidR="007A190A" w:rsidRPr="000215B5" w:rsidRDefault="007A190A" w:rsidP="000215B5">
            <w:pPr>
              <w:jc w:val="center"/>
              <w:rPr>
                <w:color w:val="333333"/>
                <w:lang w:eastAsia="en-US"/>
              </w:rPr>
            </w:pPr>
          </w:p>
          <w:p w:rsidR="007A190A" w:rsidRPr="000215B5" w:rsidRDefault="007A190A" w:rsidP="000215B5">
            <w:pPr>
              <w:jc w:val="center"/>
              <w:rPr>
                <w:color w:val="333333"/>
                <w:lang w:eastAsia="en-US"/>
              </w:rPr>
            </w:pPr>
          </w:p>
          <w:p w:rsidR="007A190A" w:rsidRPr="000215B5" w:rsidRDefault="007A190A" w:rsidP="000215B5">
            <w:pPr>
              <w:jc w:val="center"/>
              <w:rPr>
                <w:color w:val="333333"/>
                <w:lang w:eastAsia="en-US"/>
              </w:rPr>
            </w:pPr>
          </w:p>
          <w:p w:rsidR="007A190A" w:rsidRPr="000215B5" w:rsidRDefault="007A190A" w:rsidP="000215B5">
            <w:pPr>
              <w:jc w:val="center"/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132,9</w:t>
            </w:r>
          </w:p>
          <w:p w:rsidR="007A190A" w:rsidRPr="000215B5" w:rsidRDefault="007A190A" w:rsidP="000215B5">
            <w:pPr>
              <w:jc w:val="center"/>
              <w:rPr>
                <w:color w:val="333333"/>
                <w:lang w:eastAsia="en-US"/>
              </w:rPr>
            </w:pPr>
          </w:p>
          <w:p w:rsidR="007A190A" w:rsidRPr="000215B5" w:rsidRDefault="007A190A" w:rsidP="00FF5631">
            <w:pPr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1373</w:t>
            </w:r>
          </w:p>
        </w:tc>
        <w:tc>
          <w:tcPr>
            <w:tcW w:w="971" w:type="dxa"/>
          </w:tcPr>
          <w:p w:rsidR="007A190A" w:rsidRPr="000215B5" w:rsidRDefault="007A190A">
            <w:pPr>
              <w:rPr>
                <w:color w:val="333333"/>
                <w:lang w:eastAsia="en-US"/>
              </w:rPr>
            </w:pPr>
          </w:p>
          <w:p w:rsidR="007A190A" w:rsidRPr="000215B5" w:rsidRDefault="007A190A" w:rsidP="000215B5">
            <w:pPr>
              <w:jc w:val="center"/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Россия</w:t>
            </w:r>
          </w:p>
          <w:p w:rsidR="007A190A" w:rsidRPr="000215B5" w:rsidRDefault="007A190A" w:rsidP="000215B5">
            <w:pPr>
              <w:jc w:val="center"/>
              <w:rPr>
                <w:color w:val="333333"/>
                <w:lang w:eastAsia="en-US"/>
              </w:rPr>
            </w:pPr>
          </w:p>
          <w:p w:rsidR="007A190A" w:rsidRPr="000215B5" w:rsidRDefault="007A190A" w:rsidP="000215B5">
            <w:pPr>
              <w:jc w:val="center"/>
              <w:rPr>
                <w:color w:val="333333"/>
                <w:lang w:eastAsia="en-US"/>
              </w:rPr>
            </w:pPr>
          </w:p>
          <w:p w:rsidR="007A190A" w:rsidRPr="000215B5" w:rsidRDefault="007A190A" w:rsidP="000215B5">
            <w:pPr>
              <w:jc w:val="center"/>
              <w:rPr>
                <w:color w:val="333333"/>
                <w:lang w:eastAsia="en-US"/>
              </w:rPr>
            </w:pPr>
          </w:p>
          <w:p w:rsidR="007A190A" w:rsidRPr="000215B5" w:rsidRDefault="007A190A" w:rsidP="000215B5">
            <w:pPr>
              <w:jc w:val="center"/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Россия</w:t>
            </w:r>
          </w:p>
          <w:p w:rsidR="007A190A" w:rsidRPr="000215B5" w:rsidRDefault="007A190A" w:rsidP="000215B5">
            <w:pPr>
              <w:jc w:val="center"/>
              <w:rPr>
                <w:color w:val="333333"/>
                <w:lang w:eastAsia="en-US"/>
              </w:rPr>
            </w:pPr>
          </w:p>
          <w:p w:rsidR="007A190A" w:rsidRPr="000215B5" w:rsidRDefault="007A190A" w:rsidP="00FF5631">
            <w:pPr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Россия</w:t>
            </w:r>
          </w:p>
          <w:p w:rsidR="007A190A" w:rsidRPr="000215B5" w:rsidRDefault="007A190A" w:rsidP="000215B5">
            <w:pPr>
              <w:jc w:val="center"/>
              <w:rPr>
                <w:color w:val="333333"/>
                <w:lang w:eastAsia="en-US"/>
              </w:rPr>
            </w:pPr>
          </w:p>
          <w:p w:rsidR="007A190A" w:rsidRPr="000215B5" w:rsidRDefault="007A190A" w:rsidP="000215B5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7A190A" w:rsidRDefault="007A190A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A190A" w:rsidRPr="000215B5" w:rsidRDefault="007A190A" w:rsidP="000215B5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7A190A" w:rsidRPr="000215B5" w:rsidRDefault="007A190A" w:rsidP="000215B5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7A190A" w:rsidRDefault="007A190A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7A190A" w:rsidRPr="000215B5" w:rsidRDefault="007A190A">
            <w:pPr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438802,52</w:t>
            </w:r>
          </w:p>
        </w:tc>
        <w:tc>
          <w:tcPr>
            <w:tcW w:w="1740" w:type="dxa"/>
          </w:tcPr>
          <w:p w:rsidR="007A190A" w:rsidRPr="000215B5" w:rsidRDefault="007A190A">
            <w:pPr>
              <w:rPr>
                <w:color w:val="333333"/>
                <w:lang w:val="en-US" w:eastAsia="en-US"/>
              </w:rPr>
            </w:pPr>
          </w:p>
        </w:tc>
      </w:tr>
    </w:tbl>
    <w:p w:rsidR="007A190A" w:rsidRDefault="007A190A" w:rsidP="008B0201">
      <w:pPr>
        <w:rPr>
          <w:color w:val="800000"/>
        </w:rPr>
      </w:pPr>
    </w:p>
    <w:p w:rsidR="007A190A" w:rsidRDefault="007A190A" w:rsidP="008B0201"/>
    <w:p w:rsidR="007A190A" w:rsidRDefault="007A190A" w:rsidP="008B0201"/>
    <w:p w:rsidR="007A190A" w:rsidRDefault="007A190A"/>
    <w:sectPr w:rsidR="007A190A" w:rsidSect="008B020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F076B"/>
    <w:multiLevelType w:val="hybridMultilevel"/>
    <w:tmpl w:val="26222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0201"/>
    <w:rsid w:val="000215B5"/>
    <w:rsid w:val="000D3B39"/>
    <w:rsid w:val="0031117E"/>
    <w:rsid w:val="00593D23"/>
    <w:rsid w:val="006124E0"/>
    <w:rsid w:val="006947E3"/>
    <w:rsid w:val="006D17EB"/>
    <w:rsid w:val="007A190A"/>
    <w:rsid w:val="008212D4"/>
    <w:rsid w:val="00855E6E"/>
    <w:rsid w:val="008B0201"/>
    <w:rsid w:val="009B4FF4"/>
    <w:rsid w:val="00A04814"/>
    <w:rsid w:val="00BF0B3B"/>
    <w:rsid w:val="00C871C0"/>
    <w:rsid w:val="00CA60E9"/>
    <w:rsid w:val="00DB1CB3"/>
    <w:rsid w:val="00DD2F58"/>
    <w:rsid w:val="00F30084"/>
    <w:rsid w:val="00F43A33"/>
    <w:rsid w:val="00FD4DDE"/>
    <w:rsid w:val="00FF5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20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B020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B020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94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</Pages>
  <Words>131</Words>
  <Characters>753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2014-05-13T08:02:00Z</dcterms:created>
  <dcterms:modified xsi:type="dcterms:W3CDTF">2014-05-20T03:29:00Z</dcterms:modified>
</cp:coreProperties>
</file>